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05" w:rsidRDefault="00D70A05" w:rsidP="00C92A88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</w:rPr>
        <w:t>3GPP TSG-</w:t>
      </w:r>
      <w:r>
        <w:rPr>
          <w:b/>
          <w:bCs/>
          <w:noProof/>
          <w:lang w:eastAsia="zh-TW"/>
        </w:rPr>
        <w:t>RAN3</w:t>
      </w:r>
      <w:r>
        <w:rPr>
          <w:b/>
          <w:bCs/>
          <w:noProof/>
        </w:rPr>
        <w:t xml:space="preserve"> Meeting #104</w:t>
      </w:r>
      <w:bookmarkStart w:id="0" w:name="_GoBack"/>
      <w:bookmarkEnd w:id="0"/>
      <w:r>
        <w:rPr>
          <w:b/>
          <w:bCs/>
          <w:i/>
          <w:iCs/>
          <w:noProof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R3-192642</w:t>
      </w:r>
    </w:p>
    <w:p w:rsidR="00D70A05" w:rsidRDefault="00D70A05" w:rsidP="00D77AC4">
      <w:pPr>
        <w:pStyle w:val="CRCoverPage"/>
        <w:outlineLvl w:val="0"/>
        <w:rPr>
          <w:rFonts w:cs="Times New Roman"/>
          <w:b/>
          <w:bCs/>
          <w:noProof/>
        </w:rPr>
      </w:pPr>
      <w:r>
        <w:rPr>
          <w:b/>
          <w:bCs/>
          <w:noProof/>
          <w:lang w:eastAsia="zh-TW"/>
        </w:rPr>
        <w:t>Reno, US</w:t>
      </w:r>
      <w:r>
        <w:rPr>
          <w:b/>
          <w:bCs/>
          <w:noProof/>
        </w:rPr>
        <w:t xml:space="preserve">, </w:t>
      </w:r>
      <w:r>
        <w:rPr>
          <w:b/>
          <w:bCs/>
          <w:noProof/>
          <w:lang w:eastAsia="zh-TW"/>
        </w:rPr>
        <w:t xml:space="preserve"> 13</w:t>
      </w:r>
      <w:r w:rsidRPr="00D77AC4">
        <w:rPr>
          <w:b/>
          <w:bCs/>
          <w:noProof/>
          <w:vertAlign w:val="superscript"/>
          <w:lang w:eastAsia="zh-TW"/>
        </w:rPr>
        <w:t>th</w:t>
      </w:r>
      <w:r>
        <w:rPr>
          <w:b/>
          <w:bCs/>
          <w:noProof/>
          <w:lang w:eastAsia="zh-TW"/>
        </w:rPr>
        <w:t xml:space="preserve"> -17</w:t>
      </w:r>
      <w:r w:rsidRPr="00D77AC4">
        <w:rPr>
          <w:b/>
          <w:bCs/>
          <w:noProof/>
          <w:vertAlign w:val="superscript"/>
          <w:lang w:eastAsia="zh-TW"/>
        </w:rPr>
        <w:t>th</w:t>
      </w:r>
      <w:r>
        <w:rPr>
          <w:b/>
          <w:bCs/>
          <w:noProof/>
          <w:lang w:eastAsia="zh-TW"/>
        </w:rPr>
        <w:t xml:space="preserve"> May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0A05" w:rsidRPr="004E70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A05" w:rsidRPr="002F3F1A" w:rsidRDefault="00D70A05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D70A05" w:rsidRPr="004E70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D70A05" w:rsidRPr="004E70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>
        <w:tc>
          <w:tcPr>
            <w:tcW w:w="142" w:type="dxa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:rsidR="00D70A05" w:rsidRPr="002F3F1A" w:rsidRDefault="00D70A05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38.423</w:t>
            </w:r>
          </w:p>
        </w:tc>
        <w:tc>
          <w:tcPr>
            <w:tcW w:w="709" w:type="dxa"/>
          </w:tcPr>
          <w:p w:rsidR="00D70A05" w:rsidRPr="002F3F1A" w:rsidRDefault="00D70A05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70A05" w:rsidRPr="002F3F1A" w:rsidRDefault="00D70A05" w:rsidP="00CF0B3C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0133</w:t>
            </w:r>
          </w:p>
        </w:tc>
        <w:tc>
          <w:tcPr>
            <w:tcW w:w="709" w:type="dxa"/>
          </w:tcPr>
          <w:p w:rsidR="00D70A05" w:rsidRPr="002F3F1A" w:rsidRDefault="00D70A0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70A05" w:rsidRPr="002F3F1A" w:rsidRDefault="00D70A05" w:rsidP="001E14CD">
            <w:pPr>
              <w:pStyle w:val="CRCoverPage"/>
              <w:spacing w:after="0"/>
              <w:jc w:val="center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D70A05" w:rsidRPr="002F3F1A" w:rsidRDefault="00D70A0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70A05" w:rsidRPr="002F3F1A" w:rsidRDefault="00D70A05" w:rsidP="00D77AC4">
            <w:pPr>
              <w:pStyle w:val="CRCoverPage"/>
              <w:spacing w:after="0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0A05" w:rsidRPr="004E70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0A05" w:rsidRPr="004E70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2F3F1A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2F3F1A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2F3F1A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2F3F1A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2F3F1A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2F3F1A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2F3F1A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2F3F1A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D70A05" w:rsidRPr="004E70ED">
        <w:tc>
          <w:tcPr>
            <w:tcW w:w="9641" w:type="dxa"/>
            <w:gridSpan w:val="9"/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:rsidR="00D70A05" w:rsidRDefault="00D70A05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0A05" w:rsidRPr="004E70ED">
        <w:tc>
          <w:tcPr>
            <w:tcW w:w="2835" w:type="dxa"/>
          </w:tcPr>
          <w:p w:rsidR="00D70A05" w:rsidRPr="002F3F1A" w:rsidRDefault="00D70A05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D70A05" w:rsidRPr="002F3F1A" w:rsidRDefault="00D70A05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70A05" w:rsidRPr="002F3F1A" w:rsidRDefault="00D70A05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0A05" w:rsidRPr="002F3F1A" w:rsidRDefault="00D70A05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0A05" w:rsidRPr="002F3F1A" w:rsidRDefault="00D70A05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126" w:type="dxa"/>
          </w:tcPr>
          <w:p w:rsidR="00D70A05" w:rsidRPr="002F3F1A" w:rsidRDefault="00D70A05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70A05" w:rsidRPr="002F3F1A" w:rsidRDefault="00D70A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70A05" w:rsidRPr="002F3F1A" w:rsidRDefault="00D70A05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0A05" w:rsidRPr="002F3F1A" w:rsidRDefault="00D70A05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:rsidR="00D70A05" w:rsidRDefault="00D70A05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0A05" w:rsidRPr="004E70ED">
        <w:tc>
          <w:tcPr>
            <w:tcW w:w="9640" w:type="dxa"/>
            <w:gridSpan w:val="11"/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  <w:lang w:eastAsia="zh-TW"/>
              </w:rPr>
              <w:t>Clarification on Retrieve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Pr="002F3F1A">
              <w:rPr>
                <w:noProof/>
                <w:kern w:val="0"/>
                <w:sz w:val="20"/>
                <w:szCs w:val="20"/>
                <w:lang w:eastAsia="zh-TW"/>
              </w:rPr>
              <w:t>UE Context procedure</w:t>
            </w:r>
          </w:p>
        </w:tc>
      </w:tr>
      <w:tr w:rsidR="00D70A05" w:rsidRPr="004E70ED">
        <w:tc>
          <w:tcPr>
            <w:tcW w:w="1843" w:type="dxa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>
        <w:tc>
          <w:tcPr>
            <w:tcW w:w="1843" w:type="dxa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0A05" w:rsidRPr="002F3F1A" w:rsidRDefault="00D70A05" w:rsidP="00D77AC4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kern w:val="0"/>
                <w:sz w:val="20"/>
                <w:szCs w:val="20"/>
              </w:rPr>
              <w:t>R3</w:t>
            </w:r>
          </w:p>
        </w:tc>
      </w:tr>
      <w:tr w:rsidR="00D70A05" w:rsidRPr="004E70ED">
        <w:tc>
          <w:tcPr>
            <w:tcW w:w="1843" w:type="dxa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0A05" w:rsidRPr="002F3F1A" w:rsidRDefault="00D70A05" w:rsidP="00547111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Google Inc.</w:t>
            </w:r>
          </w:p>
        </w:tc>
      </w:tr>
      <w:tr w:rsidR="00D70A05" w:rsidRPr="004E70ED">
        <w:tc>
          <w:tcPr>
            <w:tcW w:w="1843" w:type="dxa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>
        <w:tc>
          <w:tcPr>
            <w:tcW w:w="1843" w:type="dxa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70A05" w:rsidRPr="002F3F1A" w:rsidRDefault="00D70A05" w:rsidP="00D77AC4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D70A05" w:rsidRPr="002F3F1A" w:rsidRDefault="00D70A05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0A05" w:rsidRPr="002F3F1A" w:rsidRDefault="00D70A05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0A05" w:rsidRPr="002F3F1A" w:rsidRDefault="00D70A05" w:rsidP="00D77AC4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kern w:val="0"/>
                <w:sz w:val="20"/>
                <w:szCs w:val="20"/>
              </w:rPr>
              <w:t xml:space="preserve"> </w:t>
            </w:r>
            <w:r w:rsidRPr="002F3F1A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2F3F1A">
              <w:rPr>
                <w:noProof/>
                <w:kern w:val="0"/>
                <w:sz w:val="20"/>
                <w:szCs w:val="20"/>
              </w:rPr>
              <w:t>-</w:t>
            </w:r>
            <w:r w:rsidRPr="002F3F1A">
              <w:rPr>
                <w:noProof/>
                <w:kern w:val="0"/>
                <w:sz w:val="20"/>
                <w:szCs w:val="20"/>
                <w:lang w:eastAsia="zh-TW"/>
              </w:rPr>
              <w:t>05-03</w:t>
            </w:r>
          </w:p>
        </w:tc>
      </w:tr>
      <w:tr w:rsidR="00D70A05" w:rsidRPr="004E70ED">
        <w:tc>
          <w:tcPr>
            <w:tcW w:w="1843" w:type="dxa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70A05" w:rsidRPr="002F3F1A" w:rsidRDefault="00D70A0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0A05" w:rsidRPr="002F3F1A" w:rsidRDefault="00D70A05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0A05" w:rsidRPr="002F3F1A" w:rsidRDefault="00D70A05" w:rsidP="00D77AC4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</w:t>
            </w:r>
            <w:r w:rsidRPr="002F3F1A">
              <w:rPr>
                <w:noProof/>
                <w:kern w:val="0"/>
                <w:sz w:val="20"/>
                <w:szCs w:val="20"/>
              </w:rPr>
              <w:t>Rel-</w:t>
            </w:r>
            <w:r w:rsidRPr="002F3F1A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D70A05" w:rsidRPr="004E70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2F3F1A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2F3F1A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2F3F1A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2F3F1A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2F3F1A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2F3F1A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:rsidR="00D70A05" w:rsidRPr="002F3F1A" w:rsidRDefault="00D70A05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2F3F1A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2F3F1A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2F3F1A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70A05" w:rsidRPr="002F3F1A" w:rsidRDefault="00D70A0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D70A05" w:rsidRPr="004E70ED">
        <w:tc>
          <w:tcPr>
            <w:tcW w:w="1843" w:type="dxa"/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In case of UE context without relocation, the old NG-RAN node shall </w:t>
            </w:r>
            <w:r w:rsidRPr="002F3F1A">
              <w:rPr>
                <w:kern w:val="0"/>
                <w:sz w:val="20"/>
                <w:szCs w:val="20"/>
              </w:rPr>
              <w:t xml:space="preserve">store the </w:t>
            </w:r>
            <w:r w:rsidRPr="002F3F1A">
              <w:rPr>
                <w:i/>
                <w:iCs/>
                <w:kern w:val="0"/>
                <w:sz w:val="20"/>
                <w:szCs w:val="20"/>
              </w:rPr>
              <w:t xml:space="preserve">Allocated C-RNTI </w:t>
            </w:r>
            <w:r w:rsidRPr="002F3F1A">
              <w:rPr>
                <w:kern w:val="0"/>
                <w:sz w:val="20"/>
                <w:szCs w:val="20"/>
              </w:rPr>
              <w:t xml:space="preserve">IE and the </w:t>
            </w:r>
            <w:r w:rsidRPr="002F3F1A">
              <w:rPr>
                <w:i/>
                <w:iCs/>
                <w:kern w:val="0"/>
                <w:sz w:val="20"/>
                <w:szCs w:val="20"/>
              </w:rPr>
              <w:t>Access PCI</w:t>
            </w:r>
            <w:r w:rsidRPr="002F3F1A">
              <w:rPr>
                <w:kern w:val="0"/>
                <w:sz w:val="20"/>
                <w:szCs w:val="20"/>
              </w:rPr>
              <w:t xml:space="preserve"> IE in the </w:t>
            </w:r>
            <w:r w:rsidRPr="002F3F1A">
              <w:rPr>
                <w:i/>
                <w:iCs/>
                <w:kern w:val="0"/>
                <w:sz w:val="20"/>
                <w:szCs w:val="20"/>
              </w:rPr>
              <w:t>UE Context ID</w:t>
            </w:r>
            <w:r w:rsidRPr="002F3F1A">
              <w:rPr>
                <w:kern w:val="0"/>
                <w:sz w:val="20"/>
                <w:szCs w:val="20"/>
              </w:rPr>
              <w:t xml:space="preserve"> IE</w:t>
            </w:r>
            <w:r w:rsidRPr="002F3F1A">
              <w:rPr>
                <w:noProof/>
                <w:kern w:val="0"/>
                <w:sz w:val="20"/>
                <w:szCs w:val="20"/>
              </w:rPr>
              <w:t xml:space="preserve"> in RETRIEVE UE CONTEXT FAILURE message.</w:t>
            </w:r>
          </w:p>
        </w:tc>
      </w:tr>
      <w:tr w:rsidR="00D70A05" w:rsidRPr="004E70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Move the following paragraph from section 8.2.4.2 to section 8.2.4.3.</w:t>
            </w:r>
          </w:p>
          <w:p w:rsidR="00D70A05" w:rsidRPr="002F3F1A" w:rsidRDefault="00D70A05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</w:p>
          <w:p w:rsidR="00D70A05" w:rsidRPr="002F3F1A" w:rsidRDefault="00D70A05">
            <w:pPr>
              <w:pStyle w:val="CRCoverPage"/>
              <w:spacing w:after="0"/>
              <w:ind w:left="100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i/>
                <w:iCs/>
                <w:kern w:val="0"/>
                <w:sz w:val="20"/>
                <w:szCs w:val="20"/>
              </w:rPr>
              <w:t>If the old NG-RAN node decides to keep the UE context in case of periodic RNAU, it shall store the Allocated C-RNTI IE and the Access PCI IE in the UE Context ID IE, as described in TS 38.300 [9].</w:t>
            </w:r>
          </w:p>
          <w:p w:rsidR="00D70A05" w:rsidRPr="002F3F1A" w:rsidRDefault="00D70A05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  <w:p w:rsidR="00D70A05" w:rsidRPr="005E2770" w:rsidRDefault="00D70A05" w:rsidP="005147E3">
            <w:pPr>
              <w:rPr>
                <w:rFonts w:ascii="Arial" w:hAnsi="Arial" w:cs="Arial"/>
                <w:color w:val="263238"/>
              </w:rPr>
            </w:pPr>
            <w:r w:rsidRPr="005E2770">
              <w:rPr>
                <w:rFonts w:ascii="Arial" w:hAnsi="Arial" w:cs="Arial"/>
                <w:b/>
                <w:bCs/>
                <w:color w:val="263238"/>
                <w:u w:val="single"/>
              </w:rPr>
              <w:t>Impact Analysis</w:t>
            </w:r>
            <w:r w:rsidRPr="005E2770">
              <w:rPr>
                <w:rFonts w:ascii="Arial" w:hAnsi="Arial" w:cs="Arial"/>
                <w:b/>
                <w:bCs/>
                <w:color w:val="263238"/>
              </w:rPr>
              <w:t>:</w:t>
            </w:r>
            <w:r w:rsidRPr="005E2770">
              <w:rPr>
                <w:rFonts w:ascii="Arial" w:hAnsi="Arial" w:cs="Arial"/>
                <w:color w:val="263238"/>
              </w:rPr>
              <w:br/>
              <w:t>Impact assessment towards the previous version of the specification (same release): </w:t>
            </w:r>
            <w:r w:rsidRPr="005E2770">
              <w:rPr>
                <w:rFonts w:ascii="Arial" w:hAnsi="Arial" w:cs="Arial"/>
                <w:color w:val="263238"/>
              </w:rPr>
              <w:br/>
              <w:t>The impact can be considered isolated because the change affects only Retrieve</w:t>
            </w:r>
            <w:r>
              <w:rPr>
                <w:rFonts w:ascii="Arial" w:hAnsi="Arial" w:cs="Arial"/>
                <w:color w:val="263238"/>
                <w:lang w:eastAsia="zh-TW"/>
              </w:rPr>
              <w:t xml:space="preserve"> UE Context</w:t>
            </w:r>
            <w:r w:rsidRPr="005E2770">
              <w:rPr>
                <w:rFonts w:ascii="Arial" w:hAnsi="Arial" w:cs="Arial"/>
                <w:color w:val="263238"/>
              </w:rPr>
              <w:t xml:space="preserve"> procedure.</w:t>
            </w:r>
          </w:p>
        </w:tc>
      </w:tr>
      <w:tr w:rsidR="00D70A05" w:rsidRPr="004E70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The currenet text may be misleading.</w:t>
            </w:r>
          </w:p>
        </w:tc>
      </w:tr>
      <w:tr w:rsidR="00D70A05" w:rsidRPr="004E70ED">
        <w:tc>
          <w:tcPr>
            <w:tcW w:w="2694" w:type="dxa"/>
            <w:gridSpan w:val="2"/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8.2.4.2, 8.2.4.3</w:t>
            </w:r>
          </w:p>
        </w:tc>
      </w:tr>
      <w:tr w:rsidR="00D70A05" w:rsidRPr="004E70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70A05" w:rsidRPr="002F3F1A" w:rsidRDefault="00D70A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:rsidR="00D70A05" w:rsidRPr="002F3F1A" w:rsidRDefault="00D70A05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70A05" w:rsidRPr="002F3F1A" w:rsidRDefault="00D70A05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0A05" w:rsidRPr="004E70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0A05" w:rsidRPr="002F3F1A" w:rsidRDefault="00D70A05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:rsidR="00D70A05" w:rsidRPr="002F3F1A" w:rsidRDefault="00D70A05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2F3F1A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D70A05" w:rsidRPr="004E70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0A05" w:rsidRPr="002F3F1A" w:rsidRDefault="00D70A05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:rsidR="00D70A05" w:rsidRPr="002F3F1A" w:rsidRDefault="00D70A05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D70A05" w:rsidRPr="004E70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0A05" w:rsidRPr="002F3F1A" w:rsidRDefault="00D70A05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:rsidR="00D70A05" w:rsidRPr="002F3F1A" w:rsidRDefault="00D70A05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D70A05" w:rsidRPr="004E70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0A05" w:rsidRPr="004E70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0A05" w:rsidRPr="004E70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D70A05" w:rsidRPr="002F3F1A" w:rsidRDefault="00D70A05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A05" w:rsidRPr="002F3F1A" w:rsidRDefault="00D70A05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0A05" w:rsidRPr="002F3F1A" w:rsidRDefault="00D70A05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:rsidR="00D70A05" w:rsidRDefault="00D70A05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D70A05" w:rsidRDefault="00D70A05">
      <w:pPr>
        <w:rPr>
          <w:noProof/>
        </w:rPr>
        <w:sectPr w:rsidR="00D70A0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0A05" w:rsidRPr="0090263D" w:rsidRDefault="00D70A05" w:rsidP="00D95BB3">
      <w:pPr>
        <w:pStyle w:val="Heading3"/>
      </w:pPr>
      <w:bookmarkStart w:id="3" w:name="_Toc5691805"/>
      <w:r w:rsidRPr="0090263D">
        <w:t>8.2.4</w:t>
      </w:r>
      <w:r w:rsidRPr="0090263D">
        <w:tab/>
        <w:t>Retrieve UE Context</w:t>
      </w:r>
      <w:bookmarkEnd w:id="3"/>
    </w:p>
    <w:p w:rsidR="00D70A05" w:rsidRPr="0090263D" w:rsidRDefault="00D70A05" w:rsidP="00D95BB3">
      <w:pPr>
        <w:pStyle w:val="Heading4"/>
      </w:pPr>
      <w:bookmarkStart w:id="4" w:name="_Toc5691806"/>
      <w:r w:rsidRPr="0090263D">
        <w:t>8.2.4.1</w:t>
      </w:r>
      <w:r w:rsidRPr="0090263D">
        <w:tab/>
        <w:t>General</w:t>
      </w:r>
      <w:bookmarkEnd w:id="4"/>
    </w:p>
    <w:p w:rsidR="00D70A05" w:rsidRPr="0090263D" w:rsidRDefault="00D70A05" w:rsidP="00D95BB3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:rsidR="00D70A05" w:rsidRPr="0090263D" w:rsidRDefault="00D70A05" w:rsidP="00D95BB3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D70A05" w:rsidRPr="0090263D" w:rsidRDefault="00D70A05" w:rsidP="00D95BB3">
      <w:pPr>
        <w:pStyle w:val="Heading4"/>
      </w:pPr>
      <w:bookmarkStart w:id="5" w:name="_Toc5691807"/>
      <w:r w:rsidRPr="0090263D">
        <w:t>8.2.4.2</w:t>
      </w:r>
      <w:r w:rsidRPr="0090263D">
        <w:tab/>
        <w:t>Successful Operation</w:t>
      </w:r>
      <w:bookmarkEnd w:id="5"/>
    </w:p>
    <w:p w:rsidR="00D70A05" w:rsidRPr="0090263D" w:rsidRDefault="00D70A05" w:rsidP="00D95BB3">
      <w:pPr>
        <w:pStyle w:val="TH"/>
        <w:rPr>
          <w:rFonts w:cs="Times New Roman"/>
        </w:rPr>
      </w:pPr>
      <w:r w:rsidRPr="0090263D">
        <w:rPr>
          <w:rFonts w:cs="Times New Roman"/>
          <w:noProof/>
        </w:rPr>
        <w:object w:dxaOrig="6825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1.25pt;height:123.75pt" o:ole="">
            <v:imagedata r:id="rId10" o:title=""/>
          </v:shape>
          <o:OLEObject Type="Embed" ProgID="Msxml2.SAXXMLReader.5.0" ShapeID="_x0000_i1025" DrawAspect="Content" ObjectID="_1618385358" r:id="rId11"/>
        </w:object>
      </w:r>
    </w:p>
    <w:p w:rsidR="00D70A05" w:rsidRPr="0090263D" w:rsidRDefault="00D70A05" w:rsidP="00D95BB3">
      <w:pPr>
        <w:pStyle w:val="TF"/>
      </w:pPr>
      <w:r w:rsidRPr="0090263D">
        <w:t>Figure 8.2.4.2-1: Retrieve UE Context, successful operation</w:t>
      </w:r>
    </w:p>
    <w:p w:rsidR="00D70A05" w:rsidRPr="0090263D" w:rsidRDefault="00D70A05" w:rsidP="00D95BB3">
      <w:r w:rsidRPr="0090263D">
        <w:t>The new NG-RAN node initiates the procedure by sending the RETRIEVE UE CONTEXT REQUEST message to the old NG-RAN node.</w:t>
      </w:r>
    </w:p>
    <w:p w:rsidR="00D70A05" w:rsidRPr="0090263D" w:rsidRDefault="00D70A05" w:rsidP="00D95BB3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>RETRIEVE UE CONTEXT RESPONSE message.</w:t>
      </w:r>
    </w:p>
    <w:p w:rsidR="00D70A05" w:rsidRPr="004F523C" w:rsidDel="00D95BB3" w:rsidRDefault="00D70A05" w:rsidP="00D95BB3">
      <w:pPr>
        <w:rPr>
          <w:del w:id="6" w:author="Google (Frank Wu)" w:date="2019-05-03T10:20:00Z"/>
          <w:lang w:eastAsia="zh-CN"/>
        </w:rPr>
      </w:pPr>
      <w:del w:id="7" w:author="Google (Frank Wu)" w:date="2019-05-03T10:20:00Z">
        <w:r w:rsidRPr="005E30EA" w:rsidDel="00D95BB3">
          <w:delText xml:space="preserve">If the old NG-RAN node decides to keep the UE context in case of periodic RNAU, it shall store the </w:delText>
        </w:r>
        <w:r w:rsidRPr="005E30EA" w:rsidDel="00D95BB3">
          <w:rPr>
            <w:i/>
            <w:iCs/>
          </w:rPr>
          <w:delText xml:space="preserve">Allocated C-RNTI </w:delText>
        </w:r>
        <w:r w:rsidRPr="005E30EA" w:rsidDel="00D95BB3">
          <w:delText xml:space="preserve">IE and the </w:delText>
        </w:r>
        <w:r w:rsidRPr="005E30EA" w:rsidDel="00D95BB3">
          <w:rPr>
            <w:i/>
            <w:iCs/>
          </w:rPr>
          <w:delText>Access PCI</w:delText>
        </w:r>
        <w:r w:rsidRPr="005E30EA" w:rsidDel="00D95BB3">
          <w:delText xml:space="preserve"> IE in the </w:delText>
        </w:r>
        <w:r w:rsidRPr="005E30EA" w:rsidDel="00D95BB3">
          <w:rPr>
            <w:i/>
            <w:iCs/>
          </w:rPr>
          <w:delText>UE Context ID</w:delText>
        </w:r>
        <w:r w:rsidRPr="005E30EA" w:rsidDel="00D95BB3">
          <w:delText xml:space="preserve"> IE, as described in TS 38.300 [9].</w:delText>
        </w:r>
      </w:del>
    </w:p>
    <w:p w:rsidR="00D70A05" w:rsidRPr="0090263D" w:rsidRDefault="00D70A05" w:rsidP="00D95BB3">
      <w:r w:rsidRPr="0090263D">
        <w:t xml:space="preserve">If the </w:t>
      </w:r>
      <w:r w:rsidRPr="0090263D">
        <w:rPr>
          <w:i/>
          <w:iCs/>
        </w:rPr>
        <w:t>Index to RAT/Frequency Selection Priority</w:t>
      </w:r>
      <w:r w:rsidRPr="0090263D">
        <w:rPr>
          <w:i/>
          <w:iCs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lang w:eastAsia="zh-CN"/>
        </w:rPr>
        <w:t>it</w:t>
      </w:r>
      <w:r w:rsidRPr="0090263D">
        <w:t xml:space="preserve"> </w:t>
      </w:r>
      <w:r w:rsidRPr="0090263D">
        <w:rPr>
          <w:lang w:eastAsia="zh-CN"/>
        </w:rPr>
        <w:t>as defined in TS 23.501 [7]</w:t>
      </w:r>
      <w:r w:rsidRPr="0090263D">
        <w:t>.</w:t>
      </w:r>
    </w:p>
    <w:p w:rsidR="00D70A05" w:rsidRPr="0090263D" w:rsidRDefault="00D70A05" w:rsidP="00D95BB3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</w:p>
    <w:p w:rsidR="00D70A05" w:rsidRPr="0090263D" w:rsidRDefault="00D70A05" w:rsidP="00D95BB3">
      <w:pPr>
        <w:pStyle w:val="Heading4"/>
      </w:pPr>
      <w:bookmarkStart w:id="8" w:name="_Toc5691808"/>
      <w:r w:rsidRPr="0090263D">
        <w:t>8.2.4.3</w:t>
      </w:r>
      <w:r w:rsidRPr="0090263D">
        <w:tab/>
        <w:t>Unsuccessful Operation</w:t>
      </w:r>
      <w:bookmarkEnd w:id="8"/>
    </w:p>
    <w:p w:rsidR="00D70A05" w:rsidRPr="0090263D" w:rsidRDefault="00D70A05" w:rsidP="00D95BB3">
      <w:pPr>
        <w:pStyle w:val="TH"/>
        <w:rPr>
          <w:rFonts w:cs="Times New Roman"/>
        </w:rPr>
      </w:pPr>
      <w:r w:rsidRPr="00DF1DDA">
        <w:rPr>
          <w:rFonts w:cs="Times New Roman"/>
          <w:noProof/>
        </w:rPr>
        <w:pict>
          <v:shape id="_x0000_i1026" type="#_x0000_t75" alt="" style="width:341.25pt;height:123.75pt">
            <v:imagedata r:id="rId12" o:title=""/>
          </v:shape>
        </w:pict>
      </w:r>
    </w:p>
    <w:p w:rsidR="00D70A05" w:rsidRPr="0090263D" w:rsidRDefault="00D70A05" w:rsidP="00D95BB3">
      <w:pPr>
        <w:pStyle w:val="TF"/>
      </w:pPr>
      <w:r w:rsidRPr="0090263D">
        <w:t>Figure 8.2.4.3-1: Retrieve UE Context, unsuccessful operation</w:t>
      </w:r>
    </w:p>
    <w:p w:rsidR="00D70A05" w:rsidRDefault="00D70A05" w:rsidP="00D95BB3">
      <w:pPr>
        <w:rPr>
          <w:ins w:id="9" w:author="Google (Frank Wu)" w:date="2019-05-03T10:20:00Z"/>
        </w:rPr>
      </w:pPr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not able to identify the UE context by means of the </w:t>
      </w:r>
      <w:r>
        <w:rPr>
          <w:lang w:eastAsia="ko-KR"/>
        </w:rPr>
        <w:t>UE Context ID</w:t>
      </w:r>
      <w:r w:rsidRPr="0090263D">
        <w:rPr>
          <w:lang w:eastAsia="ko-KR"/>
        </w:rPr>
        <w:t xml:space="preserve">, or if the </w:t>
      </w:r>
      <w:r w:rsidRPr="0090263D">
        <w:t>integrity protection</w:t>
      </w:r>
      <w:r w:rsidRPr="0090263D">
        <w:rPr>
          <w:lang w:eastAsia="ko-KR"/>
        </w:rPr>
        <w:t xml:space="preserve"> contained in the</w:t>
      </w:r>
      <w:r w:rsidRPr="0090263D">
        <w:t xml:space="preserve"> RETRIEVE UE CONTEXT REQUEST message is not valid</w:t>
      </w:r>
      <w:r>
        <w:t>,</w:t>
      </w:r>
      <w:r w:rsidRPr="00F131EF">
        <w:rPr>
          <w:lang w:eastAsia="ko-KR"/>
        </w:rPr>
        <w:t xml:space="preserve"> </w:t>
      </w:r>
      <w:r>
        <w:rPr>
          <w:lang w:eastAsia="ko-KR"/>
        </w:rPr>
        <w:t xml:space="preserve">or, if it </w:t>
      </w:r>
      <w:r w:rsidRPr="00117269">
        <w:rPr>
          <w:lang w:eastAsia="ko-KR"/>
        </w:rPr>
        <w:t xml:space="preserve">decides </w:t>
      </w:r>
      <w:r>
        <w:rPr>
          <w:lang w:eastAsia="ko-KR"/>
        </w:rPr>
        <w:t xml:space="preserve">not </w:t>
      </w:r>
      <w:r w:rsidRPr="00117269">
        <w:rPr>
          <w:lang w:eastAsia="ko-KR"/>
        </w:rPr>
        <w:t>to provide the UE context to the new NG-RAN node</w:t>
      </w:r>
      <w:r w:rsidRPr="0090263D">
        <w:rPr>
          <w:lang w:eastAsia="ko-KR"/>
        </w:rPr>
        <w:t xml:space="preserve">,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>RETRIEVE UE CONTEXT FAILURE message.</w:t>
      </w:r>
    </w:p>
    <w:p w:rsidR="00D70A05" w:rsidRPr="0090263D" w:rsidRDefault="00D70A05" w:rsidP="00D95BB3">
      <w:pPr>
        <w:rPr>
          <w:lang w:eastAsia="zh-CN"/>
        </w:rPr>
      </w:pPr>
      <w:ins w:id="10" w:author="Google (Frank Wu)" w:date="2019-05-03T10:20:00Z">
        <w:r w:rsidRPr="005E30EA">
          <w:t xml:space="preserve">If the old NG-RAN node decides to keep the UE context in case of periodic RNAU, it shall store the </w:t>
        </w:r>
        <w:r w:rsidRPr="005E30EA">
          <w:rPr>
            <w:i/>
            <w:iCs/>
          </w:rPr>
          <w:t xml:space="preserve">Allocated C-RNTI </w:t>
        </w:r>
        <w:r w:rsidRPr="005E30EA">
          <w:t xml:space="preserve">IE and the </w:t>
        </w:r>
        <w:r w:rsidRPr="005E30EA">
          <w:rPr>
            <w:i/>
            <w:iCs/>
          </w:rPr>
          <w:t>Access PCI</w:t>
        </w:r>
        <w:r w:rsidRPr="005E30EA">
          <w:t xml:space="preserve"> IE in the </w:t>
        </w:r>
        <w:r w:rsidRPr="005E30EA">
          <w:rPr>
            <w:i/>
            <w:iCs/>
          </w:rPr>
          <w:t>UE Context ID</w:t>
        </w:r>
        <w:r w:rsidRPr="005E30EA">
          <w:t xml:space="preserve"> IE, as described in TS 38.300 [9].</w:t>
        </w:r>
      </w:ins>
    </w:p>
    <w:p w:rsidR="00D70A05" w:rsidRPr="005F4461" w:rsidRDefault="00D70A05" w:rsidP="00D95BB3">
      <w:r>
        <w:t xml:space="preserve">If the </w:t>
      </w:r>
      <w:r w:rsidRPr="005F4461">
        <w:rPr>
          <w:i/>
          <w:iCs/>
        </w:rPr>
        <w:t>Old NG-RAN node to New NG-RAN node Resume Container</w:t>
      </w:r>
      <w:r w:rsidRPr="005F4461">
        <w:t xml:space="preserve"> IE</w:t>
      </w:r>
      <w:r>
        <w:t xml:space="preserve"> is included in the </w:t>
      </w:r>
      <w:r w:rsidRPr="005F4461">
        <w:t>RETRIEVE UE CONTEXT FAILURE message</w:t>
      </w:r>
      <w:r>
        <w:t xml:space="preserve">, the new NG-RAN node should transparently forward the content of this IE to the UE </w:t>
      </w:r>
      <w:r w:rsidRPr="005F4461">
        <w:t>as described in TS 38.300 [9]</w:t>
      </w:r>
      <w:r>
        <w:t>.</w:t>
      </w:r>
    </w:p>
    <w:p w:rsidR="00D70A05" w:rsidRPr="00E67D9E" w:rsidRDefault="00D70A05" w:rsidP="00D95BB3">
      <w:pPr>
        <w:pStyle w:val="Heading3"/>
        <w:rPr>
          <w:rFonts w:cs="Times New Roman"/>
          <w:lang w:val="en-US"/>
        </w:rPr>
      </w:pPr>
    </w:p>
    <w:p w:rsidR="00D70A05" w:rsidRPr="00D95BB3" w:rsidRDefault="00D70A05">
      <w:pPr>
        <w:rPr>
          <w:noProof/>
          <w:lang w:val="en-US"/>
        </w:rPr>
      </w:pPr>
    </w:p>
    <w:sectPr w:rsidR="00D70A05" w:rsidRPr="00D95BB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A05" w:rsidRDefault="00D70A05">
      <w:r>
        <w:separator/>
      </w:r>
    </w:p>
  </w:endnote>
  <w:endnote w:type="continuationSeparator" w:id="0">
    <w:p w:rsidR="00D70A05" w:rsidRDefault="00D7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湞憤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A05" w:rsidRDefault="00D70A05">
      <w:r>
        <w:separator/>
      </w:r>
    </w:p>
  </w:footnote>
  <w:footnote w:type="continuationSeparator" w:id="0">
    <w:p w:rsidR="00D70A05" w:rsidRDefault="00D7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A05" w:rsidRDefault="00D70A05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EB06FB76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>
    <w:nsid w:val="FFFFFF80"/>
    <w:multiLevelType w:val="singleLevel"/>
    <w:tmpl w:val="2A542C1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>
    <w:nsid w:val="FFFFFF81"/>
    <w:multiLevelType w:val="singleLevel"/>
    <w:tmpl w:val="4EC8E378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>
    <w:nsid w:val="FFFFFF82"/>
    <w:multiLevelType w:val="singleLevel"/>
    <w:tmpl w:val="47FC10C2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>
    <w:nsid w:val="FFFFFF83"/>
    <w:multiLevelType w:val="singleLevel"/>
    <w:tmpl w:val="522CF3A4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>
    <w:nsid w:val="FFFFFF88"/>
    <w:multiLevelType w:val="singleLevel"/>
    <w:tmpl w:val="DCA07AA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>
    <w:nsid w:val="FFFFFF89"/>
    <w:multiLevelType w:val="singleLevel"/>
    <w:tmpl w:val="CDE0C686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intFractionalCharacterWidth/>
  <w:embedSystemFonts/>
  <w:bordersDoNotSurroundHeader/>
  <w:bordersDoNotSurroundFooter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6394"/>
    <w:rsid w:val="000B7FED"/>
    <w:rsid w:val="000C038A"/>
    <w:rsid w:val="000C37A2"/>
    <w:rsid w:val="000C6598"/>
    <w:rsid w:val="00117269"/>
    <w:rsid w:val="00145D43"/>
    <w:rsid w:val="001562C5"/>
    <w:rsid w:val="00192C46"/>
    <w:rsid w:val="001A08B3"/>
    <w:rsid w:val="001A7B60"/>
    <w:rsid w:val="001B52F0"/>
    <w:rsid w:val="001B7A65"/>
    <w:rsid w:val="001E14CD"/>
    <w:rsid w:val="001E41F3"/>
    <w:rsid w:val="0026004D"/>
    <w:rsid w:val="002640DD"/>
    <w:rsid w:val="00275D12"/>
    <w:rsid w:val="00284FEB"/>
    <w:rsid w:val="002860C4"/>
    <w:rsid w:val="002B5741"/>
    <w:rsid w:val="002C1ACF"/>
    <w:rsid w:val="002F3F1A"/>
    <w:rsid w:val="00305409"/>
    <w:rsid w:val="003609EF"/>
    <w:rsid w:val="0036231A"/>
    <w:rsid w:val="00374DD4"/>
    <w:rsid w:val="003E1A36"/>
    <w:rsid w:val="00410371"/>
    <w:rsid w:val="004242F1"/>
    <w:rsid w:val="00425A8B"/>
    <w:rsid w:val="004B75B7"/>
    <w:rsid w:val="004E70ED"/>
    <w:rsid w:val="004F4E6E"/>
    <w:rsid w:val="004F523C"/>
    <w:rsid w:val="005147E3"/>
    <w:rsid w:val="0051580D"/>
    <w:rsid w:val="00547111"/>
    <w:rsid w:val="005547E1"/>
    <w:rsid w:val="00592D74"/>
    <w:rsid w:val="005E2770"/>
    <w:rsid w:val="005E2C44"/>
    <w:rsid w:val="005E30EA"/>
    <w:rsid w:val="005F4461"/>
    <w:rsid w:val="00621188"/>
    <w:rsid w:val="006257ED"/>
    <w:rsid w:val="00651830"/>
    <w:rsid w:val="00695808"/>
    <w:rsid w:val="006B46FB"/>
    <w:rsid w:val="006E21FB"/>
    <w:rsid w:val="00792342"/>
    <w:rsid w:val="007977A8"/>
    <w:rsid w:val="007A0B5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63D"/>
    <w:rsid w:val="009148DE"/>
    <w:rsid w:val="00941E30"/>
    <w:rsid w:val="009777D9"/>
    <w:rsid w:val="00991B88"/>
    <w:rsid w:val="009A5753"/>
    <w:rsid w:val="009A579D"/>
    <w:rsid w:val="009C7D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18B"/>
    <w:rsid w:val="00B258BB"/>
    <w:rsid w:val="00B67B97"/>
    <w:rsid w:val="00B8493F"/>
    <w:rsid w:val="00B968C8"/>
    <w:rsid w:val="00BA3EC5"/>
    <w:rsid w:val="00BA51D9"/>
    <w:rsid w:val="00BB5DFC"/>
    <w:rsid w:val="00BD279D"/>
    <w:rsid w:val="00BD6BB8"/>
    <w:rsid w:val="00C66BA2"/>
    <w:rsid w:val="00C83A2C"/>
    <w:rsid w:val="00C92A88"/>
    <w:rsid w:val="00C95985"/>
    <w:rsid w:val="00CC5026"/>
    <w:rsid w:val="00CC68D0"/>
    <w:rsid w:val="00CF0B3C"/>
    <w:rsid w:val="00D03F9A"/>
    <w:rsid w:val="00D06D51"/>
    <w:rsid w:val="00D24991"/>
    <w:rsid w:val="00D50255"/>
    <w:rsid w:val="00D66520"/>
    <w:rsid w:val="00D70A05"/>
    <w:rsid w:val="00D77AC4"/>
    <w:rsid w:val="00D95BB3"/>
    <w:rsid w:val="00DD7B97"/>
    <w:rsid w:val="00DE34CF"/>
    <w:rsid w:val="00DF1DDA"/>
    <w:rsid w:val="00E13F3D"/>
    <w:rsid w:val="00E34898"/>
    <w:rsid w:val="00E6595D"/>
    <w:rsid w:val="00E67D9E"/>
    <w:rsid w:val="00EB09B7"/>
    <w:rsid w:val="00EE7D7C"/>
    <w:rsid w:val="00F131EF"/>
    <w:rsid w:val="00F25D98"/>
    <w:rsid w:val="00F300FB"/>
    <w:rsid w:val="00F63248"/>
    <w:rsid w:val="00F82EC8"/>
    <w:rsid w:val="00FB3B7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uiPriority="0"/>
    <w:lsdException w:name="Table Web 1" w:semiHidden="1" w:unhideWhenUsed="1"/>
    <w:lsdException w:name="Table Web 2" w:semiHidden="1" w:unhideWhenUsed="1"/>
    <w:lsdException w:name="Table Web 3" w:locked="1" w:uiPriority="0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eastAsia="新細明體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新細明體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kern w:val="0"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0B7FED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kern w:val="0"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kern w:val="0"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kern w:val="0"/>
      <w:sz w:val="20"/>
      <w:szCs w:val="20"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kern w:val="0"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uiPriority w:val="99"/>
    <w:rsid w:val="000B7FED"/>
  </w:style>
  <w:style w:type="paragraph" w:customStyle="1" w:styleId="B2">
    <w:name w:val="B2"/>
    <w:basedOn w:val="List2"/>
    <w:uiPriority w:val="99"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szCs w:val="24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kern w:val="0"/>
      <w:szCs w:val="24"/>
      <w:lang w:val="en-GB" w:eastAsia="en-US"/>
    </w:rPr>
  </w:style>
  <w:style w:type="character" w:styleId="Hyperlink">
    <w:name w:val="Hyperlink"/>
    <w:basedOn w:val="DefaultParagraphFont"/>
    <w:uiPriority w:val="99"/>
    <w:rsid w:val="000B7FE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Cambria" w:eastAsia="新細明體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D77AC4"/>
    <w:rPr>
      <w:rFonts w:ascii="Arial" w:hAnsi="Arial" w:cs="Arial"/>
      <w:kern w:val="2"/>
      <w:sz w:val="22"/>
      <w:szCs w:val="22"/>
      <w:lang w:val="en-GB" w:eastAsia="en-US"/>
    </w:rPr>
  </w:style>
  <w:style w:type="character" w:customStyle="1" w:styleId="THChar">
    <w:name w:val="TH Char"/>
    <w:link w:val="TH"/>
    <w:uiPriority w:val="99"/>
    <w:locked/>
    <w:rsid w:val="00D95BB3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D95BB3"/>
    <w:rPr>
      <w:rFonts w:ascii="Arial" w:hAnsi="Arial" w:cs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3</Pages>
  <Words>714</Words>
  <Characters>4071</Characters>
  <Application>Microsoft Office Outlook</Application>
  <DocSecurity>0</DocSecurity>
  <Lines>0</Lines>
  <Paragraphs>0</Paragraphs>
  <ScaleCrop>false</ScaleCrop>
  <Company>3GPP Support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18</cp:revision>
  <dcterms:created xsi:type="dcterms:W3CDTF">2019-05-02T08:43:00Z</dcterms:created>
  <dcterms:modified xsi:type="dcterms:W3CDTF">2019-05-03T02:43:00Z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